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2026-00101_02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Bergeweg Schwebebahn, Los 2 - Ingenieurbauwerke Treppenanlagen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Bergeweg Schwebebahn, Los 2 - Ingenieurbauwerke Treppenanlagen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